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>
            <w:r>
              <w:t>Приложение 10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F3E" w:rsidRDefault="00276B16" w:rsidP="002F451C">
            <w:r>
              <w:t xml:space="preserve">от 17.12.2020 </w:t>
            </w:r>
            <w:r w:rsidR="00732F3E">
              <w:t xml:space="preserve">№ </w:t>
            </w:r>
            <w:r>
              <w:t>80-626</w:t>
            </w:r>
            <w:r w:rsidR="00732F3E">
              <w:t xml:space="preserve">     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D0E" w:rsidRDefault="00732F3E" w:rsidP="002F451C">
            <w:pPr>
              <w:jc w:val="center"/>
            </w:pPr>
            <w:r>
              <w:t>Источники финансирования дефицита бюджета муниципальн</w:t>
            </w:r>
            <w:r w:rsidR="00FC4D0E">
              <w:t>ого образования «Город Саратов»</w:t>
            </w:r>
          </w:p>
          <w:p w:rsidR="00732F3E" w:rsidRDefault="00732F3E" w:rsidP="002F451C">
            <w:pPr>
              <w:jc w:val="center"/>
            </w:pPr>
            <w:r>
              <w:t>на 2021 год и на плановый период 2022 и 2023 годов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тыс. руб.</w:t>
            </w:r>
          </w:p>
        </w:tc>
      </w:tr>
      <w:tr w:rsidR="00732F3E" w:rsidTr="00732F3E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2023 год</w:t>
            </w:r>
          </w:p>
        </w:tc>
      </w:tr>
      <w:tr w:rsidR="00732F3E" w:rsidTr="00732F3E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</w:tr>
    </w:tbl>
    <w:p w:rsidR="00732F3E" w:rsidRPr="00732F3E" w:rsidRDefault="00732F3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732F3E" w:rsidTr="00732F3E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5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32F3E" w:rsidRDefault="00732F3E" w:rsidP="002F451C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A8174A">
            <w:r>
              <w:t>П</w:t>
            </w:r>
            <w:r w:rsidR="00A8174A">
              <w:t>ривле</w:t>
            </w:r>
            <w:r>
              <w:t>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1 642 400,0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A8174A" w:rsidP="002F451C">
            <w:r>
              <w:t>Привлечение</w:t>
            </w:r>
            <w:r w:rsidR="00732F3E">
              <w:t xml:space="preserve">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1 642 400,0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-1 642 400,0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-1 642 400,0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A8174A" w:rsidP="002F451C">
            <w:r>
              <w:t>Привлечение</w:t>
            </w:r>
            <w:r w:rsidR="00732F3E">
              <w:t xml:space="preserve">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A8174A" w:rsidP="002F451C">
            <w:r>
              <w:t>Привлечение</w:t>
            </w:r>
            <w:r w:rsidR="00732F3E">
              <w:t xml:space="preserve">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A8174A" w:rsidP="002F451C">
            <w:r>
              <w:t>Привлечение</w:t>
            </w:r>
            <w:r w:rsidR="00732F3E">
              <w:t xml:space="preserve">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32F3E" w:rsidRDefault="00732F3E" w:rsidP="002F45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pPr>
              <w:jc w:val="right"/>
            </w:pPr>
          </w:p>
        </w:tc>
      </w:tr>
    </w:tbl>
    <w:p w:rsidR="00732F3E" w:rsidRPr="00270A85" w:rsidRDefault="00732F3E" w:rsidP="00732F3E"/>
    <w:p w:rsidR="00E2598B" w:rsidRPr="00732F3E" w:rsidRDefault="00E2598B" w:rsidP="00732F3E"/>
    <w:sectPr w:rsidR="00E2598B" w:rsidRPr="00732F3E" w:rsidSect="000B0809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E7A" w:rsidRDefault="00947E7A" w:rsidP="00732F3E">
      <w:r>
        <w:separator/>
      </w:r>
    </w:p>
  </w:endnote>
  <w:endnote w:type="continuationSeparator" w:id="1">
    <w:p w:rsidR="00947E7A" w:rsidRDefault="00947E7A" w:rsidP="00732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E7A" w:rsidRDefault="00947E7A" w:rsidP="00732F3E">
      <w:r>
        <w:separator/>
      </w:r>
    </w:p>
  </w:footnote>
  <w:footnote w:type="continuationSeparator" w:id="1">
    <w:p w:rsidR="00947E7A" w:rsidRDefault="00947E7A" w:rsidP="00732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F3E" w:rsidRDefault="00B2488D" w:rsidP="003A77B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2F3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2F3E" w:rsidRDefault="00732F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F3E" w:rsidRDefault="00B2488D" w:rsidP="003A77B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2F3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71F8">
      <w:rPr>
        <w:rStyle w:val="a7"/>
        <w:noProof/>
      </w:rPr>
      <w:t>2</w:t>
    </w:r>
    <w:r>
      <w:rPr>
        <w:rStyle w:val="a7"/>
      </w:rPr>
      <w:fldChar w:fldCharType="end"/>
    </w:r>
  </w:p>
  <w:p w:rsidR="00732F3E" w:rsidRDefault="00732F3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732F3E"/>
    <w:rsid w:val="00042208"/>
    <w:rsid w:val="0006244A"/>
    <w:rsid w:val="000B0809"/>
    <w:rsid w:val="000B71F8"/>
    <w:rsid w:val="00276B16"/>
    <w:rsid w:val="002C3F39"/>
    <w:rsid w:val="002F5F76"/>
    <w:rsid w:val="00350A74"/>
    <w:rsid w:val="006808C6"/>
    <w:rsid w:val="00732F3E"/>
    <w:rsid w:val="00947E7A"/>
    <w:rsid w:val="00A24CAF"/>
    <w:rsid w:val="00A8174A"/>
    <w:rsid w:val="00B2488D"/>
    <w:rsid w:val="00B4525C"/>
    <w:rsid w:val="00B912FD"/>
    <w:rsid w:val="00DE4123"/>
    <w:rsid w:val="00E2598B"/>
    <w:rsid w:val="00E64DF8"/>
    <w:rsid w:val="00EB40C9"/>
    <w:rsid w:val="00F6400A"/>
    <w:rsid w:val="00FC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2F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2F3E"/>
  </w:style>
  <w:style w:type="paragraph" w:styleId="a5">
    <w:name w:val="footer"/>
    <w:basedOn w:val="a"/>
    <w:link w:val="a6"/>
    <w:uiPriority w:val="99"/>
    <w:semiHidden/>
    <w:unhideWhenUsed/>
    <w:rsid w:val="00732F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2F3E"/>
  </w:style>
  <w:style w:type="character" w:styleId="a7">
    <w:name w:val="page number"/>
    <w:basedOn w:val="a0"/>
    <w:uiPriority w:val="99"/>
    <w:semiHidden/>
    <w:unhideWhenUsed/>
    <w:rsid w:val="00732F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5</cp:revision>
  <dcterms:created xsi:type="dcterms:W3CDTF">2020-10-27T12:10:00Z</dcterms:created>
  <dcterms:modified xsi:type="dcterms:W3CDTF">2020-12-16T14:09:00Z</dcterms:modified>
</cp:coreProperties>
</file>